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1BA22" w14:textId="7C728E39" w:rsidR="008469CF" w:rsidRDefault="00997F14" w:rsidP="00804271">
      <w:pPr>
        <w:spacing w:line="240" w:lineRule="auto"/>
        <w:rPr>
          <w:rFonts w:ascii="Corbel" w:hAnsi="Corbel"/>
          <w:b/>
          <w:bCs/>
        </w:rPr>
      </w:pPr>
      <w:r>
        <w:rPr>
          <w:rFonts w:ascii="Times New Roman" w:hAnsi="Times New Roman"/>
          <w:b/>
          <w:bCs/>
        </w:rPr>
        <w:t xml:space="preserve">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0F85F056" w:rsidR="0085747A" w:rsidRPr="00B169DF" w:rsidRDefault="0085747A" w:rsidP="008469C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60234A0" w14:textId="6B470D4B" w:rsidR="0085747A" w:rsidRPr="00EE7FAE" w:rsidRDefault="0071620A" w:rsidP="00EE7FAE">
      <w:pPr>
        <w:spacing w:after="0" w:line="480" w:lineRule="auto"/>
        <w:jc w:val="center"/>
        <w:rPr>
          <w:rFonts w:ascii="Corbel" w:hAnsi="Corbel"/>
          <w:b/>
          <w:smallCaps/>
          <w:sz w:val="28"/>
          <w:szCs w:val="28"/>
        </w:rPr>
      </w:pPr>
      <w:r w:rsidRPr="00EE7FAE">
        <w:rPr>
          <w:rFonts w:ascii="Corbel" w:hAnsi="Corbel"/>
          <w:b/>
          <w:smallCaps/>
          <w:sz w:val="28"/>
          <w:szCs w:val="28"/>
        </w:rPr>
        <w:t>dotyczy cyklu kształcenia</w:t>
      </w:r>
      <w:r w:rsidR="0085747A" w:rsidRPr="00EE7FAE">
        <w:rPr>
          <w:rFonts w:ascii="Corbel" w:hAnsi="Corbel"/>
          <w:b/>
          <w:smallCaps/>
          <w:sz w:val="28"/>
          <w:szCs w:val="28"/>
        </w:rPr>
        <w:t xml:space="preserve"> </w:t>
      </w:r>
      <w:r w:rsidR="007E59FC">
        <w:rPr>
          <w:rFonts w:ascii="Corbel" w:hAnsi="Corbel"/>
          <w:b/>
          <w:smallCaps/>
          <w:sz w:val="28"/>
          <w:szCs w:val="28"/>
        </w:rPr>
        <w:t>2021-2023</w:t>
      </w:r>
    </w:p>
    <w:p w14:paraId="6DA99798" w14:textId="1CC7F0F8" w:rsidR="00445970" w:rsidRPr="00EE7FAE" w:rsidRDefault="00445970" w:rsidP="00EE7FAE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EE7FAE">
        <w:rPr>
          <w:rFonts w:ascii="Corbel" w:hAnsi="Corbel"/>
          <w:sz w:val="28"/>
          <w:szCs w:val="28"/>
        </w:rPr>
        <w:t>Rok akademicki</w:t>
      </w:r>
      <w:r w:rsidR="007E59FC">
        <w:rPr>
          <w:rFonts w:ascii="Corbel" w:hAnsi="Corbel"/>
          <w:sz w:val="28"/>
          <w:szCs w:val="28"/>
        </w:rPr>
        <w:t xml:space="preserve"> 2021-2022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D337E63" w:rsidR="0085747A" w:rsidRPr="00B169DF" w:rsidRDefault="00232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Myślenie krytyczne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9C2D096" w:rsidR="0085747A" w:rsidRPr="00B169DF" w:rsidRDefault="00232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BDEF177" w:rsidR="0085747A" w:rsidRPr="00B169DF" w:rsidRDefault="00232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4CF39B1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D853F6F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DF401B4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D7D5C8D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B54863A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9F0E674" w:rsidR="0085747A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665B3DB" w:rsidR="00923D7D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3E558A4" w:rsidR="0085747A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919EEEB" w:rsidR="0085747A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8B6A345" w:rsidR="00015B8F" w:rsidRPr="00B169DF" w:rsidRDefault="00D35C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49FFD27" w:rsidR="00015B8F" w:rsidRPr="00B169DF" w:rsidRDefault="00821F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2A5ABA4" w:rsidR="00015B8F" w:rsidRPr="00B169DF" w:rsidRDefault="00D35C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F8CF489" w:rsidR="0085747A" w:rsidRPr="00B169DF" w:rsidRDefault="00D35C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572A6E53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2A7068">
        <w:rPr>
          <w:rFonts w:ascii="Corbel" w:hAnsi="Corbel"/>
          <w:smallCaps w:val="0"/>
          <w:szCs w:val="24"/>
        </w:rPr>
        <w:t xml:space="preserve">-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1EE2E138" w:rsidR="0085747A" w:rsidRPr="00B169DF" w:rsidRDefault="002A7068" w:rsidP="002A70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na wcześniejszych etapach studiów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D49C4FE" w:rsidR="0085747A" w:rsidRPr="00B169DF" w:rsidRDefault="00F33A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C70C3F">
              <w:rPr>
                <w:rFonts w:ascii="Corbel" w:hAnsi="Corbel"/>
                <w:b w:val="0"/>
                <w:sz w:val="24"/>
                <w:szCs w:val="24"/>
              </w:rPr>
              <w:t xml:space="preserve">krytycznego myślenia i </w:t>
            </w:r>
            <w:r>
              <w:rPr>
                <w:rFonts w:ascii="Corbel" w:hAnsi="Corbel"/>
                <w:b w:val="0"/>
                <w:sz w:val="24"/>
                <w:szCs w:val="24"/>
              </w:rPr>
              <w:t>tradycji krytycznej w filozofii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79ABB79" w:rsidR="0085747A" w:rsidRPr="00B169DF" w:rsidRDefault="000F6F1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28319BD4" w:rsidR="0085747A" w:rsidRPr="00B169DF" w:rsidRDefault="000F6F1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</w:t>
            </w:r>
            <w:r w:rsidR="00062AEB">
              <w:rPr>
                <w:rFonts w:ascii="Corbel" w:hAnsi="Corbel"/>
                <w:b w:val="0"/>
                <w:sz w:val="24"/>
                <w:szCs w:val="24"/>
              </w:rPr>
              <w:t xml:space="preserve">umiejętności i </w:t>
            </w:r>
            <w:r>
              <w:rPr>
                <w:rFonts w:ascii="Corbel" w:hAnsi="Corbel"/>
                <w:b w:val="0"/>
                <w:sz w:val="24"/>
                <w:szCs w:val="24"/>
              </w:rPr>
              <w:t>nawyku krytycznego myślenia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279E5B58" w:rsidR="0085747A" w:rsidRPr="00B169DF" w:rsidRDefault="007D359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="00801B3E">
              <w:rPr>
                <w:rFonts w:ascii="Corbel" w:hAnsi="Corbel"/>
                <w:b w:val="0"/>
                <w:sz w:val="24"/>
                <w:szCs w:val="24"/>
              </w:rPr>
              <w:t xml:space="preserve">ciągłej </w:t>
            </w:r>
            <w:r w:rsidR="003D754F">
              <w:rPr>
                <w:rFonts w:ascii="Corbel" w:hAnsi="Corbel"/>
                <w:b w:val="0"/>
                <w:sz w:val="24"/>
                <w:szCs w:val="24"/>
              </w:rPr>
              <w:t>krytycznej oceny posiadanej wiedzy</w:t>
            </w:r>
            <w:r w:rsidR="00D3623F">
              <w:rPr>
                <w:rFonts w:ascii="Corbel" w:hAnsi="Corbel"/>
                <w:b w:val="0"/>
                <w:sz w:val="24"/>
                <w:szCs w:val="24"/>
              </w:rPr>
              <w:t xml:space="preserve">, wyrobienie nawyku </w:t>
            </w:r>
            <w:r w:rsidR="00F12106">
              <w:rPr>
                <w:rFonts w:ascii="Corbel" w:hAnsi="Corbel"/>
                <w:b w:val="0"/>
                <w:sz w:val="24"/>
                <w:szCs w:val="24"/>
              </w:rPr>
              <w:t xml:space="preserve">nieustannego </w:t>
            </w:r>
            <w:r w:rsidR="00D3623F">
              <w:rPr>
                <w:rFonts w:ascii="Corbel" w:hAnsi="Corbel"/>
                <w:b w:val="0"/>
                <w:sz w:val="24"/>
                <w:szCs w:val="24"/>
              </w:rPr>
              <w:t>dokształcania się</w:t>
            </w:r>
            <w:r w:rsidR="00126FA4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="00D3623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33837">
              <w:rPr>
                <w:rFonts w:ascii="Corbel" w:hAnsi="Corbel"/>
                <w:b w:val="0"/>
                <w:sz w:val="24"/>
                <w:szCs w:val="24"/>
              </w:rPr>
              <w:t xml:space="preserve">dostrzegania </w:t>
            </w:r>
            <w:r w:rsidR="00B45192">
              <w:rPr>
                <w:rFonts w:ascii="Corbel" w:hAnsi="Corbel"/>
                <w:b w:val="0"/>
                <w:sz w:val="24"/>
                <w:szCs w:val="24"/>
              </w:rPr>
              <w:t xml:space="preserve">w bieżącym życiu </w:t>
            </w:r>
            <w:r w:rsidR="001F733D">
              <w:rPr>
                <w:rFonts w:ascii="Corbel" w:hAnsi="Corbel"/>
                <w:b w:val="0"/>
                <w:sz w:val="24"/>
                <w:szCs w:val="24"/>
              </w:rPr>
              <w:t xml:space="preserve">społecznym rozmaitych </w:t>
            </w:r>
            <w:r w:rsidR="00333837">
              <w:rPr>
                <w:rFonts w:ascii="Corbel" w:hAnsi="Corbel"/>
                <w:b w:val="0"/>
                <w:sz w:val="24"/>
                <w:szCs w:val="24"/>
              </w:rPr>
              <w:t>problemów</w:t>
            </w:r>
            <w:r w:rsidR="00FB5CA3">
              <w:rPr>
                <w:rFonts w:ascii="Corbel" w:hAnsi="Corbel"/>
                <w:b w:val="0"/>
                <w:sz w:val="24"/>
                <w:szCs w:val="24"/>
              </w:rPr>
              <w:t xml:space="preserve"> i ich </w:t>
            </w:r>
            <w:r w:rsidR="00232C71">
              <w:rPr>
                <w:rFonts w:ascii="Corbel" w:hAnsi="Corbel"/>
                <w:b w:val="0"/>
                <w:sz w:val="24"/>
                <w:szCs w:val="24"/>
              </w:rPr>
              <w:t>odpowiedzialnego rozwiązywania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7CBB2630" w:rsidR="0085747A" w:rsidRPr="00B169DF" w:rsidRDefault="00F474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w </w:t>
            </w:r>
            <w:r w:rsidR="00EC36DD">
              <w:rPr>
                <w:rFonts w:ascii="Corbel" w:hAnsi="Corbel"/>
                <w:b w:val="0"/>
                <w:smallCaps w:val="0"/>
                <w:szCs w:val="24"/>
              </w:rPr>
              <w:t>pogłębionym stopniu specyfikę przedmiotową i metodologiczną filozofii</w:t>
            </w:r>
            <w:r w:rsidR="00937911">
              <w:rPr>
                <w:rFonts w:ascii="Corbel" w:hAnsi="Corbel"/>
                <w:b w:val="0"/>
                <w:smallCaps w:val="0"/>
                <w:szCs w:val="24"/>
              </w:rPr>
              <w:t>, jej relacje do innych nauk na poziomie</w:t>
            </w:r>
            <w:r w:rsidR="001D4E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7911">
              <w:rPr>
                <w:rFonts w:ascii="Corbel" w:hAnsi="Corbel"/>
                <w:b w:val="0"/>
                <w:smallCaps w:val="0"/>
                <w:szCs w:val="24"/>
              </w:rPr>
              <w:t>umożliwiającym</w:t>
            </w:r>
            <w:r w:rsidR="00156FD7">
              <w:rPr>
                <w:rFonts w:ascii="Corbel" w:hAnsi="Corbel"/>
                <w:b w:val="0"/>
                <w:smallCaps w:val="0"/>
                <w:szCs w:val="24"/>
              </w:rPr>
              <w:t xml:space="preserve"> pracę interdyscyplinarną i multidyscyplinarną</w:t>
            </w:r>
            <w:r w:rsidR="001D4EDB">
              <w:rPr>
                <w:rFonts w:ascii="Corbel" w:hAnsi="Corbel"/>
                <w:b w:val="0"/>
                <w:smallCaps w:val="0"/>
                <w:szCs w:val="24"/>
              </w:rPr>
              <w:t xml:space="preserve">; zna i rozumie w pogłębionym stopniu terminologię </w:t>
            </w:r>
            <w:r w:rsidR="00425BBE">
              <w:rPr>
                <w:rFonts w:ascii="Corbel" w:hAnsi="Corbel"/>
                <w:b w:val="0"/>
                <w:smallCaps w:val="0"/>
                <w:szCs w:val="24"/>
              </w:rPr>
              <w:t>szczegółowych subdyscyplin filozofii w języku polskim</w:t>
            </w:r>
            <w:r w:rsidR="00B15ECD">
              <w:rPr>
                <w:rFonts w:ascii="Corbel" w:hAnsi="Corbel"/>
                <w:b w:val="0"/>
                <w:smallCaps w:val="0"/>
                <w:szCs w:val="24"/>
              </w:rPr>
              <w:t xml:space="preserve"> oraz ogólną terminologię filozoficzną w wybranym języku obcym</w:t>
            </w:r>
            <w:r w:rsidR="00187B2D">
              <w:rPr>
                <w:rFonts w:ascii="Corbel" w:hAnsi="Corbel"/>
                <w:b w:val="0"/>
                <w:smallCaps w:val="0"/>
                <w:szCs w:val="24"/>
              </w:rPr>
              <w:t>; zna metody interpretacji tekstu filozoficznego</w:t>
            </w:r>
            <w:r w:rsidR="00C80AC8">
              <w:rPr>
                <w:rFonts w:ascii="Corbel" w:hAnsi="Corbel"/>
                <w:b w:val="0"/>
                <w:smallCaps w:val="0"/>
                <w:szCs w:val="24"/>
              </w:rPr>
              <w:t>, główne kierunki podstawowych subdyscyplin filozofii</w:t>
            </w:r>
            <w:r w:rsidR="00DC5EEB">
              <w:rPr>
                <w:rFonts w:ascii="Corbel" w:hAnsi="Corbel"/>
                <w:b w:val="0"/>
                <w:smallCaps w:val="0"/>
                <w:szCs w:val="24"/>
              </w:rPr>
              <w:t>, zależności między tymi kierunkami oraz ich metody badawcze i strategie argumentacyjne</w:t>
            </w:r>
            <w:r w:rsidR="00822AA7">
              <w:rPr>
                <w:rFonts w:ascii="Corbel" w:hAnsi="Corbel"/>
                <w:b w:val="0"/>
                <w:smallCaps w:val="0"/>
                <w:szCs w:val="24"/>
              </w:rPr>
              <w:t>; zna i rozumie kierunki i stanowiska współczesnej</w:t>
            </w:r>
            <w:r w:rsidR="00DB5BFC">
              <w:rPr>
                <w:rFonts w:ascii="Corbel" w:hAnsi="Corbel"/>
                <w:b w:val="0"/>
                <w:smallCaps w:val="0"/>
                <w:szCs w:val="24"/>
              </w:rPr>
              <w:t>; zna i rozumie w pogłębionym</w:t>
            </w:r>
            <w:r w:rsidR="007A79E1">
              <w:rPr>
                <w:rFonts w:ascii="Corbel" w:hAnsi="Corbel"/>
                <w:b w:val="0"/>
                <w:smallCaps w:val="0"/>
                <w:szCs w:val="24"/>
              </w:rPr>
              <w:t xml:space="preserve"> stopniu poglądy wybranego autora filozoficznego lub aktualny stan badań</w:t>
            </w:r>
            <w:r w:rsidR="003330EF">
              <w:rPr>
                <w:rFonts w:ascii="Corbel" w:hAnsi="Corbel"/>
                <w:b w:val="0"/>
                <w:smallCaps w:val="0"/>
                <w:szCs w:val="24"/>
              </w:rPr>
              <w:t xml:space="preserve"> w zakresie wybranej problematyki filozoficznej; zna i rozumie historyczny</w:t>
            </w:r>
            <w:r w:rsidR="00314DBD">
              <w:rPr>
                <w:rFonts w:ascii="Corbel" w:hAnsi="Corbel"/>
                <w:b w:val="0"/>
                <w:smallCaps w:val="0"/>
                <w:szCs w:val="24"/>
              </w:rPr>
              <w:t xml:space="preserve"> rozwój wiodących idei filozoficznych na poziomie umożliwiającym specjalizację</w:t>
            </w:r>
            <w:r w:rsidR="001D4E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68A7F2F" w14:textId="6CAED93D" w:rsidR="008C23DC" w:rsidRDefault="00CC5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1C6CBB5" w14:textId="34AC06B8" w:rsidR="0085747A" w:rsidRPr="00B169DF" w:rsidRDefault="00CB3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3A073225" w:rsidR="0085747A" w:rsidRPr="00B169DF" w:rsidRDefault="000F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50135">
              <w:rPr>
                <w:rFonts w:ascii="Corbel" w:hAnsi="Corbel"/>
                <w:b w:val="0"/>
                <w:smallCaps w:val="0"/>
                <w:szCs w:val="24"/>
              </w:rPr>
              <w:t>potrafi dobierać i tworzyć strategie argumentacyjne, konstruować</w:t>
            </w:r>
            <w:r w:rsidR="005A1DF1">
              <w:rPr>
                <w:rFonts w:ascii="Corbel" w:hAnsi="Corbel"/>
                <w:b w:val="0"/>
                <w:smallCaps w:val="0"/>
                <w:szCs w:val="24"/>
              </w:rPr>
              <w:t xml:space="preserve"> zaawansowane argumenty krytyczne, formułować wszechstronne odpowiedzi na krytykę, ujawniać błędy</w:t>
            </w:r>
            <w:r w:rsidR="00546283">
              <w:rPr>
                <w:rFonts w:ascii="Corbel" w:hAnsi="Corbel"/>
                <w:b w:val="0"/>
                <w:smallCaps w:val="0"/>
                <w:szCs w:val="24"/>
              </w:rPr>
              <w:t xml:space="preserve"> logiczne w wypowiedziach</w:t>
            </w:r>
          </w:p>
        </w:tc>
        <w:tc>
          <w:tcPr>
            <w:tcW w:w="1873" w:type="dxa"/>
          </w:tcPr>
          <w:p w14:paraId="0AC51B86" w14:textId="756548CC" w:rsidR="00CC544F" w:rsidRDefault="00CC5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20B22796" w14:textId="0AD0E3F0" w:rsidR="0085747A" w:rsidRPr="00B169DF" w:rsidRDefault="00546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0A22204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A0BA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7A4B4FD9" w:rsidR="0085747A" w:rsidRPr="00B169DF" w:rsidRDefault="00CA0F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="00D44C26">
              <w:rPr>
                <w:rFonts w:ascii="Corbel" w:hAnsi="Corbel"/>
                <w:b w:val="0"/>
                <w:smallCaps w:val="0"/>
                <w:szCs w:val="24"/>
              </w:rPr>
              <w:t xml:space="preserve"> krytycznej oceny posiadanej przez siebie wiedzy i umiejętności</w:t>
            </w:r>
          </w:p>
        </w:tc>
        <w:tc>
          <w:tcPr>
            <w:tcW w:w="1873" w:type="dxa"/>
          </w:tcPr>
          <w:p w14:paraId="0ED81A5A" w14:textId="52569942" w:rsidR="00AC38E2" w:rsidRDefault="00AC38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1DC7A70" w14:textId="045A14AE" w:rsidR="0085747A" w:rsidRPr="00B169DF" w:rsidRDefault="00D44C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9330F">
              <w:rPr>
                <w:rFonts w:ascii="Corbel" w:hAnsi="Corbel"/>
                <w:b w:val="0"/>
                <w:smallCaps w:val="0"/>
                <w:szCs w:val="24"/>
              </w:rPr>
              <w:t>7S_KK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963AB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3ABA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963ABA">
        <w:rPr>
          <w:rFonts w:ascii="Corbel" w:hAnsi="Corbel"/>
          <w:sz w:val="24"/>
          <w:szCs w:val="24"/>
        </w:rPr>
        <w:t>iów</w:t>
      </w:r>
      <w:r w:rsidRPr="00963ABA">
        <w:rPr>
          <w:rFonts w:ascii="Corbel" w:hAnsi="Corbel"/>
          <w:sz w:val="24"/>
          <w:szCs w:val="24"/>
        </w:rPr>
        <w:t>, laborator</w:t>
      </w:r>
      <w:r w:rsidR="005F76A3" w:rsidRPr="00963ABA">
        <w:rPr>
          <w:rFonts w:ascii="Corbel" w:hAnsi="Corbel"/>
          <w:sz w:val="24"/>
          <w:szCs w:val="24"/>
        </w:rPr>
        <w:t>iów</w:t>
      </w:r>
      <w:r w:rsidR="009F4610" w:rsidRPr="00963ABA">
        <w:rPr>
          <w:rFonts w:ascii="Corbel" w:hAnsi="Corbel"/>
          <w:sz w:val="24"/>
          <w:szCs w:val="24"/>
        </w:rPr>
        <w:t xml:space="preserve">, </w:t>
      </w:r>
      <w:r w:rsidRPr="00963ABA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6C06A8F" w:rsidR="0085747A" w:rsidRPr="00B169DF" w:rsidRDefault="00DC31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jako sztuka krytycznego myślenia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0682431C" w:rsidR="0085747A" w:rsidRPr="00B169DF" w:rsidRDefault="00F971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krytycznego myślenia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2A010484" w:rsidR="0085747A" w:rsidRPr="00B169DF" w:rsidRDefault="003751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krytycznego namysłu</w:t>
            </w:r>
            <w:r w:rsidR="00352A05">
              <w:rPr>
                <w:rFonts w:ascii="Corbel" w:hAnsi="Corbel"/>
                <w:sz w:val="24"/>
                <w:szCs w:val="24"/>
              </w:rPr>
              <w:t xml:space="preserve"> nad życiem społecznym, filozofią, nauką (sofiści, Sokrates</w:t>
            </w:r>
            <w:r w:rsidR="008E3A33">
              <w:rPr>
                <w:rFonts w:ascii="Corbel" w:hAnsi="Corbel"/>
                <w:sz w:val="24"/>
                <w:szCs w:val="24"/>
              </w:rPr>
              <w:t>, Kartezjusz, Bacon, Kant</w:t>
            </w:r>
            <w:r w:rsidR="002422D9">
              <w:rPr>
                <w:rFonts w:ascii="Corbel" w:hAnsi="Corbel"/>
                <w:sz w:val="24"/>
                <w:szCs w:val="24"/>
              </w:rPr>
              <w:t>, Popper</w:t>
            </w:r>
            <w:r w:rsidR="00A035F1">
              <w:rPr>
                <w:rFonts w:ascii="Corbel" w:hAnsi="Corbel"/>
                <w:sz w:val="24"/>
                <w:szCs w:val="24"/>
              </w:rPr>
              <w:t>, Kuhn, Lakatos, Feyerabend</w:t>
            </w:r>
            <w:r w:rsidR="00C72D44">
              <w:rPr>
                <w:rFonts w:ascii="Corbel" w:hAnsi="Corbel"/>
                <w:sz w:val="24"/>
                <w:szCs w:val="24"/>
              </w:rPr>
              <w:t xml:space="preserve"> i in.)</w:t>
            </w:r>
          </w:p>
        </w:tc>
      </w:tr>
      <w:tr w:rsidR="00C72D44" w:rsidRPr="00B169DF" w14:paraId="66845AEC" w14:textId="77777777" w:rsidTr="00923D7D">
        <w:tc>
          <w:tcPr>
            <w:tcW w:w="9639" w:type="dxa"/>
          </w:tcPr>
          <w:p w14:paraId="028C96DD" w14:textId="2B0D1A73" w:rsidR="00C72D44" w:rsidRDefault="00C72D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teorii krytycznej</w:t>
            </w:r>
            <w:r w:rsidR="009E4596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31F75">
              <w:rPr>
                <w:rFonts w:ascii="Corbel" w:hAnsi="Corbel"/>
                <w:sz w:val="24"/>
                <w:szCs w:val="24"/>
              </w:rPr>
              <w:t xml:space="preserve">trzy </w:t>
            </w:r>
            <w:r w:rsidR="007B3395">
              <w:rPr>
                <w:rFonts w:ascii="Corbel" w:hAnsi="Corbel"/>
                <w:sz w:val="24"/>
                <w:szCs w:val="24"/>
              </w:rPr>
              <w:t>p</w:t>
            </w:r>
            <w:r w:rsidR="00B31F75">
              <w:rPr>
                <w:rFonts w:ascii="Corbel" w:hAnsi="Corbel"/>
                <w:sz w:val="24"/>
                <w:szCs w:val="24"/>
              </w:rPr>
              <w:t xml:space="preserve">okolenia </w:t>
            </w:r>
            <w:r>
              <w:rPr>
                <w:rFonts w:ascii="Corbel" w:hAnsi="Corbel"/>
                <w:sz w:val="24"/>
                <w:szCs w:val="24"/>
              </w:rPr>
              <w:t>Szkoł</w:t>
            </w:r>
            <w:r w:rsidR="007B339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Frankfurck</w:t>
            </w:r>
            <w:r w:rsidR="007B3395">
              <w:rPr>
                <w:rFonts w:ascii="Corbel" w:hAnsi="Corbel"/>
                <w:sz w:val="24"/>
                <w:szCs w:val="24"/>
              </w:rPr>
              <w:t>iej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3DFEF17B" w:rsidR="0085747A" w:rsidRPr="00B169DF" w:rsidRDefault="00D57ED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 oraz a</w:t>
      </w:r>
      <w:r w:rsidR="003F0C4E">
        <w:rPr>
          <w:rFonts w:ascii="Corbel" w:hAnsi="Corbel"/>
          <w:b w:val="0"/>
          <w:smallCaps w:val="0"/>
          <w:szCs w:val="24"/>
        </w:rPr>
        <w:t>naliza tekstów z dyskusją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AD36E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AD36E9">
        <w:tc>
          <w:tcPr>
            <w:tcW w:w="1962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08C9AC7" w14:textId="6F214DB5" w:rsidR="0085747A" w:rsidRPr="003460F9" w:rsidRDefault="00AD36E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ocena z kolokwium</w:t>
            </w:r>
          </w:p>
        </w:tc>
        <w:tc>
          <w:tcPr>
            <w:tcW w:w="2117" w:type="dxa"/>
          </w:tcPr>
          <w:p w14:paraId="5D1AC8C4" w14:textId="380ACEEC" w:rsidR="0085747A" w:rsidRPr="00B169DF" w:rsidRDefault="00683A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  <w:tr w:rsidR="00AD36E9" w:rsidRPr="00B169DF" w14:paraId="2388083F" w14:textId="77777777" w:rsidTr="00AD36E9">
        <w:tc>
          <w:tcPr>
            <w:tcW w:w="1962" w:type="dxa"/>
          </w:tcPr>
          <w:p w14:paraId="56592B5B" w14:textId="77777777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7C994B08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ocena z kolokwium</w:t>
            </w:r>
          </w:p>
        </w:tc>
        <w:tc>
          <w:tcPr>
            <w:tcW w:w="2117" w:type="dxa"/>
          </w:tcPr>
          <w:p w14:paraId="196DC76B" w14:textId="0EB1456F" w:rsidR="00AD36E9" w:rsidRPr="00B169DF" w:rsidRDefault="00683A60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  <w:tr w:rsidR="00AD36E9" w:rsidRPr="00B169DF" w14:paraId="54346AA5" w14:textId="77777777" w:rsidTr="00AD36E9">
        <w:tc>
          <w:tcPr>
            <w:tcW w:w="1962" w:type="dxa"/>
          </w:tcPr>
          <w:p w14:paraId="416ED028" w14:textId="25DDA447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3345D48" w14:textId="04A77956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ocena z kolokwium</w:t>
            </w:r>
          </w:p>
        </w:tc>
        <w:tc>
          <w:tcPr>
            <w:tcW w:w="2117" w:type="dxa"/>
          </w:tcPr>
          <w:p w14:paraId="1AEB6954" w14:textId="68134BA6" w:rsidR="00AD36E9" w:rsidRPr="00B169DF" w:rsidRDefault="00683A60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7A8CCE79" w:rsidR="0085747A" w:rsidRPr="00B169DF" w:rsidRDefault="00683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aktywne uczestnictwo w zajęciach oraz uzyskanie pozytywnej oceny z kolokwium zaliczeniowego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1962D31" w:rsidR="0085747A" w:rsidRPr="00B169DF" w:rsidRDefault="00E90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037A053" w:rsidR="00C61DC5" w:rsidRPr="00B169DF" w:rsidRDefault="001C23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3CBA5237" w14:textId="01412D90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</w:tc>
        <w:tc>
          <w:tcPr>
            <w:tcW w:w="4677" w:type="dxa"/>
          </w:tcPr>
          <w:p w14:paraId="52F0E81D" w14:textId="774AEF19" w:rsidR="00C61DC5" w:rsidRPr="00B169DF" w:rsidRDefault="00A722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ED7F400" w:rsidR="0085747A" w:rsidRPr="00B169DF" w:rsidRDefault="00A722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10E32C4" w:rsidR="0085747A" w:rsidRPr="00B169DF" w:rsidRDefault="001C23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22021" w14:paraId="14835628" w14:textId="77777777" w:rsidTr="0071620A">
        <w:trPr>
          <w:trHeight w:val="397"/>
        </w:trPr>
        <w:tc>
          <w:tcPr>
            <w:tcW w:w="7513" w:type="dxa"/>
          </w:tcPr>
          <w:p w14:paraId="7EBC739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6E28C5" w14:textId="0FA6FA5C" w:rsidR="00185875" w:rsidRDefault="00BF2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997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Horkheimer, T</w:t>
            </w:r>
            <w:r w:rsidR="00997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2A72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</w:t>
            </w:r>
            <w:r w:rsidR="00322021" w:rsidRP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Adorno, Dialektyka Oświeceni</w:t>
            </w:r>
            <w:r w:rsid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a, </w:t>
            </w:r>
            <w:r w:rsidR="00997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1994</w:t>
            </w:r>
            <w:r w:rsidR="005E60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198AFD13" w14:textId="12297C7F" w:rsidR="002A723C" w:rsidRDefault="002A72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Szahaj</w:t>
            </w:r>
            <w:r w:rsidR="00151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0F01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11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Teoria krytyczna </w:t>
            </w:r>
            <w:r w:rsidR="00FF6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szkoły frankfurckiej, </w:t>
            </w:r>
            <w:r w:rsidR="005E60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2008;</w:t>
            </w:r>
          </w:p>
          <w:p w14:paraId="21331468" w14:textId="13DF5B1D" w:rsidR="00151397" w:rsidRDefault="001513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Sz. Wróbel, </w:t>
            </w:r>
            <w:r w:rsidR="00A112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Władza i rozum, Poznań 2002</w:t>
            </w:r>
            <w:r w:rsidR="005E60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3157E89B" w14:textId="12495354" w:rsidR="002F526E" w:rsidRPr="00322021" w:rsidRDefault="002F5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r w:rsidR="0099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zerniak, J. Rolewski</w:t>
            </w:r>
            <w:r w:rsidR="000E64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="009B3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„Studia z filozofii niemieckiej”</w:t>
            </w:r>
            <w:r w:rsidR="00120E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B3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t.5, </w:t>
            </w:r>
            <w:r w:rsidR="00234E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0E64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zkoła </w:t>
            </w:r>
            <w:r w:rsidR="00234E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Frankfurcka. Współczesna perspektywa, </w:t>
            </w:r>
            <w:r w:rsidR="008C3F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Wieś k. Torunia 2010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FD8B9A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63D8E080" w:rsidR="005E6042" w:rsidRPr="000F0164" w:rsidRDefault="000F0164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Samodzielnie dobrana przez studenta w zależności od zainteresowań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01501" w14:textId="77777777" w:rsidR="00FB3FFA" w:rsidRDefault="00FB3FFA" w:rsidP="00C16ABF">
      <w:pPr>
        <w:spacing w:after="0" w:line="240" w:lineRule="auto"/>
      </w:pPr>
      <w:r>
        <w:separator/>
      </w:r>
    </w:p>
  </w:endnote>
  <w:endnote w:type="continuationSeparator" w:id="0">
    <w:p w14:paraId="39511FF5" w14:textId="77777777" w:rsidR="00FB3FFA" w:rsidRDefault="00FB3F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9397E" w14:textId="77777777" w:rsidR="00FB3FFA" w:rsidRDefault="00FB3FFA" w:rsidP="00C16ABF">
      <w:pPr>
        <w:spacing w:after="0" w:line="240" w:lineRule="auto"/>
      </w:pPr>
      <w:r>
        <w:separator/>
      </w:r>
    </w:p>
  </w:footnote>
  <w:footnote w:type="continuationSeparator" w:id="0">
    <w:p w14:paraId="4612DE2D" w14:textId="77777777" w:rsidR="00FB3FFA" w:rsidRDefault="00FB3FF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AE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4F2"/>
    <w:rsid w:val="000F0164"/>
    <w:rsid w:val="000F1C57"/>
    <w:rsid w:val="000F1D3C"/>
    <w:rsid w:val="000F5615"/>
    <w:rsid w:val="000F6F11"/>
    <w:rsid w:val="001045A1"/>
    <w:rsid w:val="00120E1E"/>
    <w:rsid w:val="00124BFF"/>
    <w:rsid w:val="0012560E"/>
    <w:rsid w:val="00126FA4"/>
    <w:rsid w:val="00127108"/>
    <w:rsid w:val="00134B13"/>
    <w:rsid w:val="00146BC0"/>
    <w:rsid w:val="00151397"/>
    <w:rsid w:val="00153C41"/>
    <w:rsid w:val="00154381"/>
    <w:rsid w:val="00156FD7"/>
    <w:rsid w:val="001640A7"/>
    <w:rsid w:val="00164FA7"/>
    <w:rsid w:val="00166A03"/>
    <w:rsid w:val="001718A7"/>
    <w:rsid w:val="001737CF"/>
    <w:rsid w:val="00176083"/>
    <w:rsid w:val="0018530D"/>
    <w:rsid w:val="00185875"/>
    <w:rsid w:val="00187B2D"/>
    <w:rsid w:val="00192F37"/>
    <w:rsid w:val="001A70D2"/>
    <w:rsid w:val="001C2361"/>
    <w:rsid w:val="001D4EDB"/>
    <w:rsid w:val="001D657B"/>
    <w:rsid w:val="001D7B54"/>
    <w:rsid w:val="001E0209"/>
    <w:rsid w:val="001F2CA2"/>
    <w:rsid w:val="001F733D"/>
    <w:rsid w:val="002144C0"/>
    <w:rsid w:val="0022477D"/>
    <w:rsid w:val="002278A9"/>
    <w:rsid w:val="00232C71"/>
    <w:rsid w:val="00232F4B"/>
    <w:rsid w:val="002336F9"/>
    <w:rsid w:val="00234ED8"/>
    <w:rsid w:val="0024028F"/>
    <w:rsid w:val="002422D9"/>
    <w:rsid w:val="00244ABC"/>
    <w:rsid w:val="00281FF2"/>
    <w:rsid w:val="002857DE"/>
    <w:rsid w:val="00291567"/>
    <w:rsid w:val="0029330F"/>
    <w:rsid w:val="002A22BF"/>
    <w:rsid w:val="002A2389"/>
    <w:rsid w:val="002A671D"/>
    <w:rsid w:val="002A7068"/>
    <w:rsid w:val="002A723C"/>
    <w:rsid w:val="002B4D55"/>
    <w:rsid w:val="002B5EA0"/>
    <w:rsid w:val="002B6119"/>
    <w:rsid w:val="002C02B7"/>
    <w:rsid w:val="002C1F06"/>
    <w:rsid w:val="002D3375"/>
    <w:rsid w:val="002D73D4"/>
    <w:rsid w:val="002F02A3"/>
    <w:rsid w:val="002F4ABE"/>
    <w:rsid w:val="002F526E"/>
    <w:rsid w:val="003018BA"/>
    <w:rsid w:val="0030395F"/>
    <w:rsid w:val="00305C92"/>
    <w:rsid w:val="00314DBD"/>
    <w:rsid w:val="003151C5"/>
    <w:rsid w:val="00322021"/>
    <w:rsid w:val="003330EF"/>
    <w:rsid w:val="00333837"/>
    <w:rsid w:val="003343CF"/>
    <w:rsid w:val="003460F9"/>
    <w:rsid w:val="00346FE9"/>
    <w:rsid w:val="0034759A"/>
    <w:rsid w:val="003503F6"/>
    <w:rsid w:val="00352A05"/>
    <w:rsid w:val="003530DD"/>
    <w:rsid w:val="0036191A"/>
    <w:rsid w:val="00363F78"/>
    <w:rsid w:val="00375163"/>
    <w:rsid w:val="003A0A5B"/>
    <w:rsid w:val="003A1176"/>
    <w:rsid w:val="003C0BAE"/>
    <w:rsid w:val="003D18A9"/>
    <w:rsid w:val="003D6CE2"/>
    <w:rsid w:val="003D754F"/>
    <w:rsid w:val="003E1941"/>
    <w:rsid w:val="003E2FE6"/>
    <w:rsid w:val="003E49D5"/>
    <w:rsid w:val="003F0C4E"/>
    <w:rsid w:val="003F205D"/>
    <w:rsid w:val="003F38C0"/>
    <w:rsid w:val="00414E3C"/>
    <w:rsid w:val="0042244A"/>
    <w:rsid w:val="00425BB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6283"/>
    <w:rsid w:val="0056696D"/>
    <w:rsid w:val="00585F62"/>
    <w:rsid w:val="0059484D"/>
    <w:rsid w:val="005A0855"/>
    <w:rsid w:val="005A1DF1"/>
    <w:rsid w:val="005A3196"/>
    <w:rsid w:val="005C080F"/>
    <w:rsid w:val="005C55E5"/>
    <w:rsid w:val="005C696A"/>
    <w:rsid w:val="005E6042"/>
    <w:rsid w:val="005E6E85"/>
    <w:rsid w:val="005F31D2"/>
    <w:rsid w:val="005F76A3"/>
    <w:rsid w:val="0061029B"/>
    <w:rsid w:val="006119C5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A60"/>
    <w:rsid w:val="006871D2"/>
    <w:rsid w:val="00696477"/>
    <w:rsid w:val="006B702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9E1"/>
    <w:rsid w:val="007B3395"/>
    <w:rsid w:val="007C3299"/>
    <w:rsid w:val="007C3BCC"/>
    <w:rsid w:val="007C4546"/>
    <w:rsid w:val="007D3591"/>
    <w:rsid w:val="007D6E56"/>
    <w:rsid w:val="007E59FC"/>
    <w:rsid w:val="007F4155"/>
    <w:rsid w:val="00801B3E"/>
    <w:rsid w:val="00804271"/>
    <w:rsid w:val="0081554D"/>
    <w:rsid w:val="0081707E"/>
    <w:rsid w:val="00821FA4"/>
    <w:rsid w:val="00822AA7"/>
    <w:rsid w:val="008449B3"/>
    <w:rsid w:val="008469CF"/>
    <w:rsid w:val="008552A2"/>
    <w:rsid w:val="0085747A"/>
    <w:rsid w:val="00884922"/>
    <w:rsid w:val="00885F64"/>
    <w:rsid w:val="008917F9"/>
    <w:rsid w:val="008A45F7"/>
    <w:rsid w:val="008C0CC0"/>
    <w:rsid w:val="008C19A9"/>
    <w:rsid w:val="008C23DC"/>
    <w:rsid w:val="008C379D"/>
    <w:rsid w:val="008C3FE5"/>
    <w:rsid w:val="008C5147"/>
    <w:rsid w:val="008C5359"/>
    <w:rsid w:val="008C5363"/>
    <w:rsid w:val="008D3DFB"/>
    <w:rsid w:val="008E3A33"/>
    <w:rsid w:val="008E64F4"/>
    <w:rsid w:val="008F12C9"/>
    <w:rsid w:val="008F6E29"/>
    <w:rsid w:val="00916188"/>
    <w:rsid w:val="00923D7D"/>
    <w:rsid w:val="00937911"/>
    <w:rsid w:val="00945895"/>
    <w:rsid w:val="009508DF"/>
    <w:rsid w:val="00950DAC"/>
    <w:rsid w:val="00954A07"/>
    <w:rsid w:val="00956C5B"/>
    <w:rsid w:val="00963ABA"/>
    <w:rsid w:val="00994826"/>
    <w:rsid w:val="009976C3"/>
    <w:rsid w:val="00997F14"/>
    <w:rsid w:val="009A78D9"/>
    <w:rsid w:val="009B3B2B"/>
    <w:rsid w:val="009C3E31"/>
    <w:rsid w:val="009C54AE"/>
    <w:rsid w:val="009C788E"/>
    <w:rsid w:val="009D3F3B"/>
    <w:rsid w:val="009E0543"/>
    <w:rsid w:val="009E3B41"/>
    <w:rsid w:val="009E4596"/>
    <w:rsid w:val="009F3C5C"/>
    <w:rsid w:val="009F4610"/>
    <w:rsid w:val="00A00ECC"/>
    <w:rsid w:val="00A035F1"/>
    <w:rsid w:val="00A1129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255"/>
    <w:rsid w:val="00A84C85"/>
    <w:rsid w:val="00A97DE1"/>
    <w:rsid w:val="00AB053C"/>
    <w:rsid w:val="00AC38E2"/>
    <w:rsid w:val="00AD1146"/>
    <w:rsid w:val="00AD27D3"/>
    <w:rsid w:val="00AD36E9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ECD"/>
    <w:rsid w:val="00B169DF"/>
    <w:rsid w:val="00B26129"/>
    <w:rsid w:val="00B3130B"/>
    <w:rsid w:val="00B31F75"/>
    <w:rsid w:val="00B40ADB"/>
    <w:rsid w:val="00B43B77"/>
    <w:rsid w:val="00B43E80"/>
    <w:rsid w:val="00B45192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12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3F"/>
    <w:rsid w:val="00C72D44"/>
    <w:rsid w:val="00C766DF"/>
    <w:rsid w:val="00C80AC8"/>
    <w:rsid w:val="00C94B98"/>
    <w:rsid w:val="00CA0FDB"/>
    <w:rsid w:val="00CA2B96"/>
    <w:rsid w:val="00CA5089"/>
    <w:rsid w:val="00CB375F"/>
    <w:rsid w:val="00CC544F"/>
    <w:rsid w:val="00CD6897"/>
    <w:rsid w:val="00CE5BAC"/>
    <w:rsid w:val="00CF25BE"/>
    <w:rsid w:val="00CF78ED"/>
    <w:rsid w:val="00D02B25"/>
    <w:rsid w:val="00D02EBA"/>
    <w:rsid w:val="00D14DC0"/>
    <w:rsid w:val="00D17C3C"/>
    <w:rsid w:val="00D2171F"/>
    <w:rsid w:val="00D26B2C"/>
    <w:rsid w:val="00D3397B"/>
    <w:rsid w:val="00D352C9"/>
    <w:rsid w:val="00D35C5E"/>
    <w:rsid w:val="00D3623F"/>
    <w:rsid w:val="00D425B2"/>
    <w:rsid w:val="00D428D6"/>
    <w:rsid w:val="00D44C26"/>
    <w:rsid w:val="00D50135"/>
    <w:rsid w:val="00D51B33"/>
    <w:rsid w:val="00D552B2"/>
    <w:rsid w:val="00D563A1"/>
    <w:rsid w:val="00D57EDD"/>
    <w:rsid w:val="00D608D1"/>
    <w:rsid w:val="00D74119"/>
    <w:rsid w:val="00D76F9F"/>
    <w:rsid w:val="00D8075B"/>
    <w:rsid w:val="00D811C5"/>
    <w:rsid w:val="00D860E0"/>
    <w:rsid w:val="00D8678B"/>
    <w:rsid w:val="00DA0BA2"/>
    <w:rsid w:val="00DA2114"/>
    <w:rsid w:val="00DB5BFC"/>
    <w:rsid w:val="00DC31F7"/>
    <w:rsid w:val="00DC5EE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9FB"/>
    <w:rsid w:val="00E960BB"/>
    <w:rsid w:val="00EA2074"/>
    <w:rsid w:val="00EA4832"/>
    <w:rsid w:val="00EA4E9D"/>
    <w:rsid w:val="00EC36DD"/>
    <w:rsid w:val="00EC4899"/>
    <w:rsid w:val="00ED03AB"/>
    <w:rsid w:val="00ED32D2"/>
    <w:rsid w:val="00EE32DE"/>
    <w:rsid w:val="00EE5457"/>
    <w:rsid w:val="00EE7FAE"/>
    <w:rsid w:val="00F070AB"/>
    <w:rsid w:val="00F12106"/>
    <w:rsid w:val="00F17567"/>
    <w:rsid w:val="00F27A7B"/>
    <w:rsid w:val="00F33A14"/>
    <w:rsid w:val="00F47458"/>
    <w:rsid w:val="00F526AF"/>
    <w:rsid w:val="00F617C3"/>
    <w:rsid w:val="00F61A26"/>
    <w:rsid w:val="00F7066B"/>
    <w:rsid w:val="00F83B28"/>
    <w:rsid w:val="00F9711F"/>
    <w:rsid w:val="00F974DA"/>
    <w:rsid w:val="00FA46E5"/>
    <w:rsid w:val="00FB0DCD"/>
    <w:rsid w:val="00FB3FFA"/>
    <w:rsid w:val="00FB5CA3"/>
    <w:rsid w:val="00FB7DBA"/>
    <w:rsid w:val="00FC1C25"/>
    <w:rsid w:val="00FC3F45"/>
    <w:rsid w:val="00FD503F"/>
    <w:rsid w:val="00FD7589"/>
    <w:rsid w:val="00FE2DF2"/>
    <w:rsid w:val="00FF016A"/>
    <w:rsid w:val="00FF1401"/>
    <w:rsid w:val="00FF5E7D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287E6-EE30-4345-9367-0CAC78F4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104</TotalTime>
  <Pages>1</Pages>
  <Words>712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107</cp:revision>
  <cp:lastPrinted>2019-02-06T12:12:00Z</cp:lastPrinted>
  <dcterms:created xsi:type="dcterms:W3CDTF">2023-10-28T12:53:00Z</dcterms:created>
  <dcterms:modified xsi:type="dcterms:W3CDTF">2025-03-11T08:36:00Z</dcterms:modified>
</cp:coreProperties>
</file>